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291AC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PACCHERELL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56B5D82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2EF1EE4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A80E26C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7B4204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2CA08C2A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262DF2B6" w14:textId="77777777" w:rsidR="0022747B" w:rsidRPr="00065994" w:rsidRDefault="0022747B" w:rsidP="0022747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BC50696" w14:textId="77777777" w:rsidR="0022747B" w:rsidRDefault="0022747B" w:rsidP="0022747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09A737E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04DA229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D52BC42" w14:textId="77777777" w:rsidR="0022747B" w:rsidRDefault="0022747B" w:rsidP="0022747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20 April 2024</w:t>
      </w:r>
    </w:p>
    <w:p w14:paraId="24EBFF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5933C" w14:textId="77777777" w:rsidR="0022747B" w:rsidRDefault="0022747B" w:rsidP="009139A6">
      <w:r>
        <w:separator/>
      </w:r>
    </w:p>
  </w:endnote>
  <w:endnote w:type="continuationSeparator" w:id="0">
    <w:p w14:paraId="5256476A" w14:textId="77777777" w:rsidR="0022747B" w:rsidRDefault="002274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643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343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3A2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4FE48" w14:textId="77777777" w:rsidR="0022747B" w:rsidRDefault="0022747B" w:rsidP="009139A6">
      <w:r>
        <w:separator/>
      </w:r>
    </w:p>
  </w:footnote>
  <w:footnote w:type="continuationSeparator" w:id="0">
    <w:p w14:paraId="1C42EDC2" w14:textId="77777777" w:rsidR="0022747B" w:rsidRDefault="002274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526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DDD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6E8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47B"/>
    <w:rsid w:val="000666E0"/>
    <w:rsid w:val="0022747B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0B06F"/>
  <w15:chartTrackingRefBased/>
  <w15:docId w15:val="{88715DA9-8643-4488-843F-9306CB50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2024-06-09T19:28:00Z</dcterms:created>
  <dcterms:modified xsi:type="dcterms:W3CDTF">2024-06-09T19:28:00Z</dcterms:modified>
</cp:coreProperties>
</file>